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6C6C75" w14:textId="77777777" w:rsidR="00B70489" w:rsidRDefault="00B70489" w:rsidP="00474F67">
      <w:pPr>
        <w:pStyle w:val="Heading1"/>
        <w:rPr>
          <w:color w:val="000000" w:themeColor="text1"/>
        </w:rPr>
      </w:pPr>
      <w:r w:rsidRPr="00A5562E">
        <w:rPr>
          <w:color w:val="000000" w:themeColor="text1"/>
        </w:rPr>
        <w:t xml:space="preserve">11. Construction commercial/business principles </w:t>
      </w:r>
    </w:p>
    <w:p w14:paraId="0389937B" w14:textId="4CAAF2EE" w:rsidR="00B70489" w:rsidRPr="00692A45" w:rsidRDefault="00B70489" w:rsidP="00474F67">
      <w:pPr>
        <w:pStyle w:val="Heading1"/>
      </w:pPr>
      <w:r w:rsidRPr="00692A45">
        <w:t xml:space="preserve">Worksheet </w:t>
      </w:r>
      <w:r>
        <w:t>9</w:t>
      </w:r>
      <w:r w:rsidRPr="00692A45">
        <w:t xml:space="preserve">: </w:t>
      </w:r>
      <w:r w:rsidRPr="00AC451C">
        <w:t xml:space="preserve">Principles </w:t>
      </w:r>
      <w:r w:rsidRPr="002200DE">
        <w:t xml:space="preserve">of entrepreneurship </w:t>
      </w:r>
      <w:r>
        <w:t>(learner)</w:t>
      </w:r>
    </w:p>
    <w:p w14:paraId="1C8EDDD3" w14:textId="47B27D23" w:rsidR="00B70489" w:rsidRPr="00B70489" w:rsidRDefault="00B70489" w:rsidP="007E6C60">
      <w:pPr>
        <w:rPr>
          <w:rFonts w:cs="Arial"/>
          <w:sz w:val="24"/>
        </w:rPr>
      </w:pPr>
      <w:r w:rsidRPr="00B70489">
        <w:rPr>
          <w:rFonts w:cs="Arial"/>
          <w:sz w:val="24"/>
        </w:rPr>
        <w:t>Within the UK, there are several clients that provide a steady supply of construction work, such as:</w:t>
      </w:r>
    </w:p>
    <w:p w14:paraId="2FE0A5EB" w14:textId="77777777" w:rsidR="00B70489" w:rsidRPr="00B70489" w:rsidRDefault="00B70489" w:rsidP="007E6C60">
      <w:pPr>
        <w:rPr>
          <w:rFonts w:cs="Arial"/>
          <w:sz w:val="24"/>
        </w:rPr>
      </w:pPr>
    </w:p>
    <w:p w14:paraId="584A0009" w14:textId="77777777" w:rsidR="00B70489" w:rsidRPr="00B70489" w:rsidRDefault="00B70489" w:rsidP="00B70489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B70489">
        <w:rPr>
          <w:rFonts w:ascii="Arial" w:hAnsi="Arial" w:cs="Arial"/>
        </w:rPr>
        <w:t>infrastructure companies</w:t>
      </w:r>
    </w:p>
    <w:p w14:paraId="29F0470B" w14:textId="77777777" w:rsidR="00B70489" w:rsidRPr="00B70489" w:rsidRDefault="00B70489" w:rsidP="00B70489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B70489">
        <w:rPr>
          <w:rFonts w:ascii="Arial" w:hAnsi="Arial" w:cs="Arial"/>
        </w:rPr>
        <w:t>the Government</w:t>
      </w:r>
    </w:p>
    <w:p w14:paraId="01E22872" w14:textId="77777777" w:rsidR="00B70489" w:rsidRPr="00B70489" w:rsidRDefault="00B70489" w:rsidP="00B70489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B70489">
        <w:rPr>
          <w:rFonts w:ascii="Arial" w:hAnsi="Arial" w:cs="Arial"/>
        </w:rPr>
        <w:t>private individuals and companies</w:t>
      </w:r>
    </w:p>
    <w:p w14:paraId="5C3660C6" w14:textId="77777777" w:rsidR="00B70489" w:rsidRPr="00B70489" w:rsidRDefault="00B70489" w:rsidP="00B70489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B70489">
        <w:rPr>
          <w:rFonts w:ascii="Arial" w:hAnsi="Arial" w:cs="Arial"/>
        </w:rPr>
        <w:t>Housing Associations</w:t>
      </w:r>
    </w:p>
    <w:p w14:paraId="2D2B7116" w14:textId="77777777" w:rsidR="00B70489" w:rsidRPr="00B70489" w:rsidRDefault="00B70489" w:rsidP="00B70489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B70489">
        <w:rPr>
          <w:rFonts w:ascii="Arial" w:hAnsi="Arial" w:cs="Arial"/>
        </w:rPr>
        <w:t>pension funds</w:t>
      </w:r>
    </w:p>
    <w:p w14:paraId="769E2BB6" w14:textId="77777777" w:rsidR="00B70489" w:rsidRPr="00B70489" w:rsidRDefault="00B70489" w:rsidP="00B70489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B70489">
        <w:rPr>
          <w:rFonts w:ascii="Arial" w:hAnsi="Arial" w:cs="Arial"/>
        </w:rPr>
        <w:t>entrepreneurs.</w:t>
      </w:r>
    </w:p>
    <w:p w14:paraId="2CFFD357" w14:textId="77777777" w:rsidR="00B70489" w:rsidRPr="00B70489" w:rsidRDefault="00B70489" w:rsidP="007E6C60">
      <w:pPr>
        <w:rPr>
          <w:rFonts w:cs="Arial"/>
          <w:sz w:val="24"/>
        </w:rPr>
      </w:pPr>
    </w:p>
    <w:p w14:paraId="6D5B6B92" w14:textId="77777777" w:rsidR="00B70489" w:rsidRPr="00B70489" w:rsidRDefault="00B70489" w:rsidP="00B70489">
      <w:pPr>
        <w:pStyle w:val="ListParagraph"/>
        <w:numPr>
          <w:ilvl w:val="0"/>
          <w:numId w:val="36"/>
        </w:numPr>
        <w:rPr>
          <w:rFonts w:ascii="Arial" w:hAnsi="Arial" w:cs="Arial"/>
        </w:rPr>
      </w:pPr>
      <w:r w:rsidRPr="00B70489">
        <w:rPr>
          <w:rFonts w:ascii="Arial" w:hAnsi="Arial" w:cs="Arial"/>
        </w:rPr>
        <w:t>What is an entrepreneur?</w:t>
      </w:r>
    </w:p>
    <w:p w14:paraId="673ABE5E" w14:textId="77777777" w:rsidR="00B70489" w:rsidRPr="00B70489" w:rsidRDefault="00B70489" w:rsidP="00317FE3">
      <w:pPr>
        <w:rPr>
          <w:rFonts w:cs="Arial"/>
          <w:sz w:val="24"/>
        </w:rPr>
      </w:pPr>
    </w:p>
    <w:p w14:paraId="53A5FF94" w14:textId="77777777" w:rsidR="00B70489" w:rsidRPr="00B70489" w:rsidRDefault="00B70489" w:rsidP="00317FE3">
      <w:pPr>
        <w:rPr>
          <w:rFonts w:cs="Arial"/>
          <w:sz w:val="24"/>
        </w:rPr>
      </w:pPr>
    </w:p>
    <w:p w14:paraId="224AAC08" w14:textId="77777777" w:rsidR="00B70489" w:rsidRPr="00B70489" w:rsidRDefault="00B70489" w:rsidP="00317FE3">
      <w:pPr>
        <w:rPr>
          <w:rFonts w:cs="Arial"/>
          <w:sz w:val="24"/>
        </w:rPr>
      </w:pPr>
    </w:p>
    <w:p w14:paraId="25B66B86" w14:textId="77777777" w:rsidR="00B70489" w:rsidRPr="00B70489" w:rsidRDefault="00B70489" w:rsidP="00317FE3">
      <w:pPr>
        <w:rPr>
          <w:rFonts w:cs="Arial"/>
          <w:sz w:val="24"/>
        </w:rPr>
      </w:pPr>
    </w:p>
    <w:p w14:paraId="6247CB7E" w14:textId="77777777" w:rsidR="00B70489" w:rsidRPr="00B70489" w:rsidRDefault="00B70489" w:rsidP="007E6C60">
      <w:pPr>
        <w:rPr>
          <w:rFonts w:cs="Arial"/>
          <w:sz w:val="24"/>
        </w:rPr>
      </w:pPr>
    </w:p>
    <w:p w14:paraId="77569C7A" w14:textId="77777777" w:rsidR="00B70489" w:rsidRPr="00B70489" w:rsidRDefault="00B70489" w:rsidP="00B70489">
      <w:pPr>
        <w:pStyle w:val="ListParagraph"/>
        <w:numPr>
          <w:ilvl w:val="0"/>
          <w:numId w:val="36"/>
        </w:numPr>
        <w:rPr>
          <w:rFonts w:ascii="Arial" w:hAnsi="Arial" w:cs="Arial"/>
        </w:rPr>
      </w:pPr>
      <w:r w:rsidRPr="00B70489">
        <w:rPr>
          <w:rFonts w:ascii="Arial" w:hAnsi="Arial" w:cs="Arial"/>
        </w:rPr>
        <w:t>Name three UK entrepreneurs.</w:t>
      </w:r>
    </w:p>
    <w:p w14:paraId="50BDF040" w14:textId="77777777" w:rsidR="00B70489" w:rsidRPr="00B70489" w:rsidRDefault="00B70489" w:rsidP="00317FE3">
      <w:pPr>
        <w:rPr>
          <w:rFonts w:cs="Arial"/>
          <w:sz w:val="24"/>
        </w:rPr>
      </w:pPr>
    </w:p>
    <w:p w14:paraId="21B6B1E0" w14:textId="77777777" w:rsidR="00B70489" w:rsidRPr="00B70489" w:rsidRDefault="00B70489" w:rsidP="00317FE3">
      <w:pPr>
        <w:rPr>
          <w:rFonts w:cs="Arial"/>
          <w:sz w:val="24"/>
        </w:rPr>
      </w:pPr>
    </w:p>
    <w:p w14:paraId="78D2A40E" w14:textId="77777777" w:rsidR="00B70489" w:rsidRPr="00B70489" w:rsidRDefault="00B70489" w:rsidP="00317FE3">
      <w:pPr>
        <w:rPr>
          <w:rFonts w:cs="Arial"/>
          <w:sz w:val="24"/>
        </w:rPr>
      </w:pPr>
    </w:p>
    <w:p w14:paraId="43ECAA71" w14:textId="77777777" w:rsidR="00B70489" w:rsidRPr="00B70489" w:rsidRDefault="00B70489" w:rsidP="00317FE3">
      <w:pPr>
        <w:rPr>
          <w:rFonts w:cs="Arial"/>
          <w:sz w:val="24"/>
        </w:rPr>
      </w:pPr>
    </w:p>
    <w:p w14:paraId="6953868B" w14:textId="77777777" w:rsidR="00B70489" w:rsidRPr="00B70489" w:rsidRDefault="00B70489" w:rsidP="007E6C60">
      <w:pPr>
        <w:rPr>
          <w:rFonts w:cs="Arial"/>
          <w:sz w:val="24"/>
        </w:rPr>
      </w:pPr>
    </w:p>
    <w:p w14:paraId="445D6600" w14:textId="77777777" w:rsidR="00B70489" w:rsidRPr="00B70489" w:rsidRDefault="00B70489" w:rsidP="00B70489">
      <w:pPr>
        <w:pStyle w:val="ListParagraph"/>
        <w:numPr>
          <w:ilvl w:val="0"/>
          <w:numId w:val="36"/>
        </w:numPr>
        <w:rPr>
          <w:rFonts w:ascii="Arial" w:hAnsi="Arial" w:cs="Arial"/>
        </w:rPr>
      </w:pPr>
      <w:r w:rsidRPr="00B70489">
        <w:rPr>
          <w:rFonts w:ascii="Arial" w:hAnsi="Arial" w:cs="Arial"/>
        </w:rPr>
        <w:t>What qualities does an entrepreneur need?</w:t>
      </w:r>
    </w:p>
    <w:p w14:paraId="4E1EF03B" w14:textId="77777777" w:rsidR="00B70489" w:rsidRPr="00B70489" w:rsidRDefault="00B70489" w:rsidP="00317FE3">
      <w:pPr>
        <w:rPr>
          <w:rFonts w:cs="Arial"/>
          <w:sz w:val="24"/>
        </w:rPr>
      </w:pPr>
    </w:p>
    <w:p w14:paraId="13F2E64C" w14:textId="77777777" w:rsidR="00B70489" w:rsidRPr="00B70489" w:rsidRDefault="00B70489" w:rsidP="00317FE3">
      <w:pPr>
        <w:rPr>
          <w:rFonts w:cs="Arial"/>
          <w:sz w:val="24"/>
        </w:rPr>
      </w:pPr>
    </w:p>
    <w:p w14:paraId="6879A36F" w14:textId="77777777" w:rsidR="00B70489" w:rsidRPr="00B70489" w:rsidRDefault="00B70489" w:rsidP="00317FE3">
      <w:pPr>
        <w:rPr>
          <w:rFonts w:cs="Arial"/>
          <w:sz w:val="24"/>
        </w:rPr>
      </w:pPr>
    </w:p>
    <w:p w14:paraId="1D7FD183" w14:textId="77777777" w:rsidR="00B70489" w:rsidRPr="00B70489" w:rsidRDefault="00B70489" w:rsidP="00317FE3">
      <w:pPr>
        <w:rPr>
          <w:rFonts w:cs="Arial"/>
          <w:sz w:val="24"/>
        </w:rPr>
      </w:pPr>
    </w:p>
    <w:p w14:paraId="4B954F8D" w14:textId="77777777" w:rsidR="00B70489" w:rsidRPr="00B70489" w:rsidRDefault="00B70489" w:rsidP="007E6C60">
      <w:pPr>
        <w:rPr>
          <w:rFonts w:cs="Arial"/>
          <w:sz w:val="24"/>
        </w:rPr>
      </w:pPr>
    </w:p>
    <w:p w14:paraId="3A19C092" w14:textId="77777777" w:rsidR="00B70489" w:rsidRPr="00B70489" w:rsidRDefault="00B70489" w:rsidP="00B70489">
      <w:pPr>
        <w:pStyle w:val="ListParagraph"/>
        <w:numPr>
          <w:ilvl w:val="0"/>
          <w:numId w:val="36"/>
        </w:numPr>
        <w:rPr>
          <w:rFonts w:ascii="Arial" w:hAnsi="Arial" w:cs="Arial"/>
        </w:rPr>
      </w:pPr>
      <w:r w:rsidRPr="00B70489">
        <w:rPr>
          <w:rFonts w:ascii="Arial" w:hAnsi="Arial" w:cs="Arial"/>
          <w:b/>
          <w:bCs/>
        </w:rPr>
        <w:t>Stretch and challenge:</w:t>
      </w:r>
      <w:r w:rsidRPr="00B70489">
        <w:rPr>
          <w:rFonts w:ascii="Arial" w:hAnsi="Arial" w:cs="Arial"/>
        </w:rPr>
        <w:t xml:space="preserve"> Read this article about Lee Marley. Summarise what you have learnt from his story and what you found inspiring.</w:t>
      </w:r>
    </w:p>
    <w:p w14:paraId="08FD6D8B" w14:textId="77777777" w:rsidR="00B70489" w:rsidRPr="00B70489" w:rsidRDefault="00B70489" w:rsidP="007E6C60">
      <w:pPr>
        <w:rPr>
          <w:rFonts w:cs="Arial"/>
          <w:sz w:val="24"/>
        </w:rPr>
      </w:pPr>
    </w:p>
    <w:p w14:paraId="7D60326D" w14:textId="77777777" w:rsidR="00B70489" w:rsidRPr="00B70489" w:rsidRDefault="00B70489" w:rsidP="007E6C60">
      <w:pPr>
        <w:rPr>
          <w:rFonts w:cs="Arial"/>
          <w:sz w:val="24"/>
        </w:rPr>
      </w:pPr>
      <w:hyperlink r:id="rId10" w:history="1">
        <w:r w:rsidRPr="00B70489">
          <w:rPr>
            <w:rStyle w:val="Hyperlink"/>
            <w:rFonts w:cs="Arial"/>
            <w:sz w:val="24"/>
            <w:u w:val="none"/>
          </w:rPr>
          <w:t>https://www.bdcmagazine.com/2020/06/business-law-money/construction-entrepreneur-introducing-lee-marley/</w:t>
        </w:r>
      </w:hyperlink>
    </w:p>
    <w:p w14:paraId="6EC3ED62" w14:textId="77777777" w:rsidR="00474F67" w:rsidRDefault="00474F67" w:rsidP="00474F67">
      <w:pPr>
        <w:rPr>
          <w:rFonts w:cs="Arial"/>
          <w:szCs w:val="22"/>
        </w:rPr>
      </w:pPr>
    </w:p>
    <w:p w14:paraId="6D76CC53" w14:textId="77777777" w:rsidR="006E1028" w:rsidRDefault="006E1028" w:rsidP="006E1028">
      <w:pPr>
        <w:pStyle w:val="Answer"/>
      </w:pPr>
    </w:p>
    <w:sectPr w:rsidR="006E1028" w:rsidSect="00F03E3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8D80AF" w14:textId="77777777" w:rsidR="00E25A72" w:rsidRDefault="00E25A72">
      <w:pPr>
        <w:spacing w:before="0" w:after="0"/>
      </w:pPr>
      <w:r>
        <w:separator/>
      </w:r>
    </w:p>
  </w:endnote>
  <w:endnote w:type="continuationSeparator" w:id="0">
    <w:p w14:paraId="5E10D9D4" w14:textId="77777777" w:rsidR="00E25A72" w:rsidRDefault="00E25A7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DD1ED" w14:textId="77777777" w:rsidR="00B56AD2" w:rsidRDefault="00B56AD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AE1CE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B44ABDF" wp14:editId="74827C80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2491DAD7" w14:textId="4252A7FF" w:rsidR="009A2CD2" w:rsidRPr="006953AB" w:rsidRDefault="00B56AD2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B56AD2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9A2CD2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0A85411A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44ABDF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" fillcolor="window" strokecolor="window" strokeweight=".5pt">
              <v:textbox>
                <w:txbxContent>
                  <w:p w14:paraId="2491DAD7" w14:textId="4252A7FF" w:rsidR="009A2CD2" w:rsidRPr="006953AB" w:rsidRDefault="00B56AD2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B56AD2">
                      <w:rPr>
                        <w:sz w:val="18"/>
                        <w:szCs w:val="18"/>
                      </w:rPr>
                      <w:t>© City &amp; Guilds Limited</w:t>
                    </w:r>
                    <w:r w:rsidR="009A2CD2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0A85411A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4CEF34C8" wp14:editId="0FC8C748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4E6245" w14:textId="77777777" w:rsidR="00B56AD2" w:rsidRDefault="00B56A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9CF6FE" w14:textId="77777777" w:rsidR="00E25A72" w:rsidRDefault="00E25A72">
      <w:pPr>
        <w:spacing w:before="0" w:after="0"/>
      </w:pPr>
      <w:r>
        <w:separator/>
      </w:r>
    </w:p>
  </w:footnote>
  <w:footnote w:type="continuationSeparator" w:id="0">
    <w:p w14:paraId="3350C0F8" w14:textId="77777777" w:rsidR="00E25A72" w:rsidRDefault="00E25A7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0073F" w14:textId="77777777" w:rsidR="00B56AD2" w:rsidRDefault="00B56AD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83DF3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730515ED" wp14:editId="2527247A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02ED6088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69AF2E11" wp14:editId="0087228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41E5BC1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C9F68D" w14:textId="77777777" w:rsidR="00B56AD2" w:rsidRDefault="00B56AD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B85E94"/>
    <w:multiLevelType w:val="hybridMultilevel"/>
    <w:tmpl w:val="033A02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6B15C2"/>
    <w:multiLevelType w:val="hybridMultilevel"/>
    <w:tmpl w:val="E81C269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8065379">
    <w:abstractNumId w:val="4"/>
  </w:num>
  <w:num w:numId="2" w16cid:durableId="1111050488">
    <w:abstractNumId w:val="15"/>
  </w:num>
  <w:num w:numId="3" w16cid:durableId="1116560326">
    <w:abstractNumId w:val="23"/>
  </w:num>
  <w:num w:numId="4" w16cid:durableId="148903726">
    <w:abstractNumId w:val="17"/>
  </w:num>
  <w:num w:numId="5" w16cid:durableId="1884167978">
    <w:abstractNumId w:val="7"/>
  </w:num>
  <w:num w:numId="6" w16cid:durableId="1098522735">
    <w:abstractNumId w:val="16"/>
  </w:num>
  <w:num w:numId="7" w16cid:durableId="923611757">
    <w:abstractNumId w:val="7"/>
  </w:num>
  <w:num w:numId="8" w16cid:durableId="1269696389">
    <w:abstractNumId w:val="1"/>
  </w:num>
  <w:num w:numId="9" w16cid:durableId="1398283255">
    <w:abstractNumId w:val="7"/>
    <w:lvlOverride w:ilvl="0">
      <w:startOverride w:val="1"/>
    </w:lvlOverride>
  </w:num>
  <w:num w:numId="10" w16cid:durableId="1739404829">
    <w:abstractNumId w:val="18"/>
  </w:num>
  <w:num w:numId="11" w16cid:durableId="805512928">
    <w:abstractNumId w:val="14"/>
  </w:num>
  <w:num w:numId="12" w16cid:durableId="1528449778">
    <w:abstractNumId w:val="5"/>
  </w:num>
  <w:num w:numId="13" w16cid:durableId="1676491464">
    <w:abstractNumId w:val="13"/>
  </w:num>
  <w:num w:numId="14" w16cid:durableId="1708799660">
    <w:abstractNumId w:val="19"/>
  </w:num>
  <w:num w:numId="15" w16cid:durableId="1350988151">
    <w:abstractNumId w:val="11"/>
  </w:num>
  <w:num w:numId="16" w16cid:durableId="740182154">
    <w:abstractNumId w:val="6"/>
  </w:num>
  <w:num w:numId="17" w16cid:durableId="1751923814">
    <w:abstractNumId w:val="25"/>
  </w:num>
  <w:num w:numId="18" w16cid:durableId="1561555977">
    <w:abstractNumId w:val="26"/>
  </w:num>
  <w:num w:numId="19" w16cid:durableId="1364480827">
    <w:abstractNumId w:val="3"/>
  </w:num>
  <w:num w:numId="20" w16cid:durableId="969628879">
    <w:abstractNumId w:val="2"/>
  </w:num>
  <w:num w:numId="21" w16cid:durableId="303856646">
    <w:abstractNumId w:val="9"/>
  </w:num>
  <w:num w:numId="22" w16cid:durableId="41563800">
    <w:abstractNumId w:val="9"/>
    <w:lvlOverride w:ilvl="0">
      <w:startOverride w:val="1"/>
    </w:lvlOverride>
  </w:num>
  <w:num w:numId="23" w16cid:durableId="1295134820">
    <w:abstractNumId w:val="24"/>
  </w:num>
  <w:num w:numId="24" w16cid:durableId="1663772980">
    <w:abstractNumId w:val="9"/>
    <w:lvlOverride w:ilvl="0">
      <w:startOverride w:val="1"/>
    </w:lvlOverride>
  </w:num>
  <w:num w:numId="25" w16cid:durableId="1260916345">
    <w:abstractNumId w:val="9"/>
    <w:lvlOverride w:ilvl="0">
      <w:startOverride w:val="1"/>
    </w:lvlOverride>
  </w:num>
  <w:num w:numId="26" w16cid:durableId="1564561799">
    <w:abstractNumId w:val="10"/>
  </w:num>
  <w:num w:numId="27" w16cid:durableId="1279727472">
    <w:abstractNumId w:val="21"/>
  </w:num>
  <w:num w:numId="28" w16cid:durableId="1550796960">
    <w:abstractNumId w:val="9"/>
    <w:lvlOverride w:ilvl="0">
      <w:startOverride w:val="1"/>
    </w:lvlOverride>
  </w:num>
  <w:num w:numId="29" w16cid:durableId="789906506">
    <w:abstractNumId w:val="22"/>
  </w:num>
  <w:num w:numId="30" w16cid:durableId="2042630269">
    <w:abstractNumId w:val="9"/>
  </w:num>
  <w:num w:numId="31" w16cid:durableId="613485956">
    <w:abstractNumId w:val="9"/>
    <w:lvlOverride w:ilvl="0">
      <w:startOverride w:val="1"/>
    </w:lvlOverride>
  </w:num>
  <w:num w:numId="32" w16cid:durableId="1799378471">
    <w:abstractNumId w:val="9"/>
    <w:lvlOverride w:ilvl="0">
      <w:startOverride w:val="1"/>
    </w:lvlOverride>
  </w:num>
  <w:num w:numId="33" w16cid:durableId="1301418947">
    <w:abstractNumId w:val="0"/>
  </w:num>
  <w:num w:numId="34" w16cid:durableId="1980375905">
    <w:abstractNumId w:val="12"/>
  </w:num>
  <w:num w:numId="35" w16cid:durableId="1194346186">
    <w:abstractNumId w:val="8"/>
  </w:num>
  <w:num w:numId="36" w16cid:durableId="112684826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489"/>
    <w:rsid w:val="000033BD"/>
    <w:rsid w:val="0006059A"/>
    <w:rsid w:val="00082C62"/>
    <w:rsid w:val="000B231F"/>
    <w:rsid w:val="000E194B"/>
    <w:rsid w:val="00110217"/>
    <w:rsid w:val="00152AC3"/>
    <w:rsid w:val="00156AF3"/>
    <w:rsid w:val="0019491D"/>
    <w:rsid w:val="001F74AD"/>
    <w:rsid w:val="00290326"/>
    <w:rsid w:val="002D07A8"/>
    <w:rsid w:val="003127FD"/>
    <w:rsid w:val="003405EA"/>
    <w:rsid w:val="003B1E21"/>
    <w:rsid w:val="00404B31"/>
    <w:rsid w:val="00443B2E"/>
    <w:rsid w:val="00474F67"/>
    <w:rsid w:val="0048500D"/>
    <w:rsid w:val="004E7071"/>
    <w:rsid w:val="00524E1B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2A40"/>
    <w:rsid w:val="008C1F1C"/>
    <w:rsid w:val="009975A0"/>
    <w:rsid w:val="009A2CD2"/>
    <w:rsid w:val="009C5C6E"/>
    <w:rsid w:val="00A2454C"/>
    <w:rsid w:val="00AE245C"/>
    <w:rsid w:val="00B054EC"/>
    <w:rsid w:val="00B56AD2"/>
    <w:rsid w:val="00B70489"/>
    <w:rsid w:val="00BE2446"/>
    <w:rsid w:val="00BE2C21"/>
    <w:rsid w:val="00BF7F8D"/>
    <w:rsid w:val="00C01D20"/>
    <w:rsid w:val="00C202BF"/>
    <w:rsid w:val="00C858D7"/>
    <w:rsid w:val="00D073BC"/>
    <w:rsid w:val="00D56B82"/>
    <w:rsid w:val="00D7171A"/>
    <w:rsid w:val="00DA2485"/>
    <w:rsid w:val="00DE29A8"/>
    <w:rsid w:val="00E25A72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D72D40"/>
  <w15:docId w15:val="{1BF4E81A-DA10-4697-BDFF-A102A0188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B70489"/>
    <w:rPr>
      <w:color w:val="0563C1" w:themeColor="hyperlink"/>
      <w:u w:val="single"/>
    </w:rPr>
  </w:style>
  <w:style w:type="paragraph" w:styleId="ListParagraph">
    <w:name w:val="List Paragraph"/>
    <w:basedOn w:val="Normal"/>
    <w:rsid w:val="00B70489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B56AD2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www.bdcmagazine.com/2020/06/business-law-money/construction-entrepreneur-introducing-lee-marley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F40645A-360D-4118-B444-9C587157CA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79107A-8A55-4ECB-9832-DFDCDA88A3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3A2A62-13F0-4B84-B7E0-D41F33BA938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Tutor BSE.dotx</Template>
  <TotalTime>1</TotalTime>
  <Pages>1</Pages>
  <Words>39</Words>
  <Characters>765</Characters>
  <Application>Microsoft Office Word</Application>
  <DocSecurity>0</DocSecurity>
  <Lines>13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2025-11-17T23:12:00Z</dcterms:created>
  <dcterms:modified xsi:type="dcterms:W3CDTF">2025-11-20T15:16:00Z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